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Sutton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Sutton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Sutton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Sutton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Sutton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Sutton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39.3% </w:t>
      </w:r>
      <w:r w:rsidRPr="004747BF">
        <w:rPr>
          <w:rFonts w:ascii="Libre Franklin Light" w:eastAsia="Times New Roman" w:hAnsi="Libre Franklin Light" w:cs="Calibri Light"/>
        </w:rPr>
        <w:t xml:space="preserve">of those respondents classified as PGSI 8+ in Sutton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Sutton is estimated to be </w:t>
      </w:r>
      <w:r w:rsidRPr="00773DF7">
        <w:rPr>
          <w:rFonts w:ascii="Libre Franklin Light" w:eastAsia="Times New Roman" w:hAnsi="Libre Franklin Light" w:cs="Calibri Light"/>
          <w:b/>
          <w:bCs/>
          <w:color w:val="C45911" w:themeColor="accent2" w:themeShade="BF"/>
        </w:rPr>
        <w:t xml:space="preserve">£4,259,417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Sutton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Sutton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Sutton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t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Sutton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t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Sutton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41.9%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39.3%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t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Sutton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Sutton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Sutton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Sutton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Sutton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Sutton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£4,259,417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Sutton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£69,379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£1,434,795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£102,784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£28,908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£52,998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£2,570,553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£4,259,417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Sutton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Sutton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Sutton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Sutton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Sutton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Sutton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Sutton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Sutton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DF56A0B-A41C-4FF8-BD47-A75767AB515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